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4CD" w:rsidRDefault="00AC04CD" w:rsidP="00AC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Joyce NAYLYNGHURST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C04CD" w:rsidRDefault="00AC04CD" w:rsidP="00AC04CD">
      <w:pPr>
        <w:rPr>
          <w:rFonts w:ascii="Times New Roman" w:hAnsi="Times New Roman" w:cs="Times New Roman"/>
        </w:rPr>
      </w:pPr>
    </w:p>
    <w:p w:rsidR="00AC04CD" w:rsidRDefault="00AC04CD" w:rsidP="00AC04CD">
      <w:pPr>
        <w:rPr>
          <w:rFonts w:ascii="Times New Roman" w:hAnsi="Times New Roman" w:cs="Times New Roman"/>
        </w:rPr>
      </w:pPr>
    </w:p>
    <w:p w:rsidR="00AC04CD" w:rsidRDefault="00AC04CD" w:rsidP="00AC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Hugh(q.v.).</w:t>
      </w:r>
    </w:p>
    <w:p w:rsidR="00AC04CD" w:rsidRDefault="00AC04CD" w:rsidP="00AC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AC04CD" w:rsidRDefault="00AC04CD" w:rsidP="00AC04CD">
      <w:pPr>
        <w:rPr>
          <w:rFonts w:ascii="Times New Roman" w:hAnsi="Times New Roman" w:cs="Times New Roman"/>
        </w:rPr>
      </w:pPr>
    </w:p>
    <w:p w:rsidR="00AC04CD" w:rsidRDefault="00AC04CD" w:rsidP="00AC04CD">
      <w:pPr>
        <w:rPr>
          <w:rFonts w:ascii="Times New Roman" w:hAnsi="Times New Roman" w:cs="Times New Roman"/>
        </w:rPr>
      </w:pPr>
    </w:p>
    <w:p w:rsidR="00AC04CD" w:rsidRDefault="00AC04CD" w:rsidP="00AC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Boteler, gentleman(q.v.), brought a plaint of debt against them.</w:t>
      </w:r>
    </w:p>
    <w:p w:rsidR="00AC04CD" w:rsidRDefault="00AC04CD" w:rsidP="00AC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AC04CD" w:rsidRDefault="00AC04CD" w:rsidP="00AC04CD">
      <w:pPr>
        <w:rPr>
          <w:rFonts w:ascii="Times New Roman" w:hAnsi="Times New Roman" w:cs="Times New Roman"/>
        </w:rPr>
      </w:pPr>
    </w:p>
    <w:p w:rsidR="00AC04CD" w:rsidRDefault="00AC04CD" w:rsidP="00AC04CD">
      <w:pPr>
        <w:rPr>
          <w:rFonts w:ascii="Times New Roman" w:hAnsi="Times New Roman" w:cs="Times New Roman"/>
        </w:rPr>
      </w:pPr>
    </w:p>
    <w:p w:rsidR="00AC04CD" w:rsidRDefault="00AC04CD" w:rsidP="00AC04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March 2017</w:t>
      </w:r>
    </w:p>
    <w:p w:rsidR="006B2F86" w:rsidRPr="00E71FC3" w:rsidRDefault="00AC04C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4CD" w:rsidRDefault="00AC04CD" w:rsidP="00E71FC3">
      <w:r>
        <w:separator/>
      </w:r>
    </w:p>
  </w:endnote>
  <w:endnote w:type="continuationSeparator" w:id="0">
    <w:p w:rsidR="00AC04CD" w:rsidRDefault="00AC04C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4CD" w:rsidRDefault="00AC04CD" w:rsidP="00E71FC3">
      <w:r>
        <w:separator/>
      </w:r>
    </w:p>
  </w:footnote>
  <w:footnote w:type="continuationSeparator" w:id="0">
    <w:p w:rsidR="00AC04CD" w:rsidRDefault="00AC04C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4CD"/>
    <w:rsid w:val="001A7C09"/>
    <w:rsid w:val="00577BD5"/>
    <w:rsid w:val="00656CBA"/>
    <w:rsid w:val="006A1F77"/>
    <w:rsid w:val="00733BE7"/>
    <w:rsid w:val="00AB52E8"/>
    <w:rsid w:val="00AC04C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F82E215-00BC-4E7F-929C-92A49D90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C04C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2017-03-18T21:15:00Z</dcterms:created>
  <dcterms:modified xsi:type="dcterms:W3CDTF">2017-03-18T21:20:00Z</dcterms:modified>
</cp:coreProperties>
</file>